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B5FC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WYMER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44D84343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Aylsham, Norfolk.</w:t>
      </w:r>
    </w:p>
    <w:p w14:paraId="37993C74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</w:p>
    <w:p w14:paraId="0CB10330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</w:p>
    <w:p w14:paraId="7DD40221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4962A6F2" w14:textId="77777777" w:rsidR="00003DD8" w:rsidRDefault="00003DD8" w:rsidP="00003DD8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5)</w:t>
      </w:r>
    </w:p>
    <w:p w14:paraId="68AB6E99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</w:p>
    <w:p w14:paraId="13BED7E0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</w:p>
    <w:p w14:paraId="1B6C5C42" w14:textId="77777777" w:rsidR="00003DD8" w:rsidRDefault="00003DD8" w:rsidP="00003DD8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16FB0C7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ABF31" w14:textId="77777777" w:rsidR="00003DD8" w:rsidRDefault="00003DD8" w:rsidP="009139A6">
      <w:r>
        <w:separator/>
      </w:r>
    </w:p>
  </w:endnote>
  <w:endnote w:type="continuationSeparator" w:id="0">
    <w:p w14:paraId="5BA68256" w14:textId="77777777" w:rsidR="00003DD8" w:rsidRDefault="00003D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EF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54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076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8D731" w14:textId="77777777" w:rsidR="00003DD8" w:rsidRDefault="00003DD8" w:rsidP="009139A6">
      <w:r>
        <w:separator/>
      </w:r>
    </w:p>
  </w:footnote>
  <w:footnote w:type="continuationSeparator" w:id="0">
    <w:p w14:paraId="38AFE746" w14:textId="77777777" w:rsidR="00003DD8" w:rsidRDefault="00003D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7B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4C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71B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DD8"/>
    <w:rsid w:val="00003DD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9AE98"/>
  <w15:chartTrackingRefBased/>
  <w15:docId w15:val="{F2BA3FE6-E0FD-40BF-A73E-37CEA3F7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3DD8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003DD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2021-06-02T20:52:00Z</dcterms:created>
  <dcterms:modified xsi:type="dcterms:W3CDTF">2021-06-02T20:52:00Z</dcterms:modified>
</cp:coreProperties>
</file>